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CA2" w:rsidRPr="001952BE" w:rsidRDefault="003E5CA2" w:rsidP="001952BE">
      <w:pPr>
        <w:spacing w:after="0" w:line="240" w:lineRule="auto"/>
        <w:jc w:val="center"/>
        <w:textAlignment w:val="baseline"/>
        <w:rPr>
          <w:rFonts w:ascii="Arial" w:hAnsi="Arial" w:cs="Arial"/>
          <w:color w:val="61646A"/>
          <w:sz w:val="23"/>
          <w:szCs w:val="23"/>
          <w:lang w:eastAsia="ru-RU"/>
        </w:rPr>
      </w:pPr>
      <w:r>
        <w:rPr>
          <w:rFonts w:ascii="Arial" w:hAnsi="Arial" w:cs="Arial"/>
          <w:color w:val="61646A"/>
          <w:sz w:val="23"/>
          <w:szCs w:val="23"/>
          <w:bdr w:val="none" w:sz="0" w:space="0" w:color="auto" w:frame="1"/>
          <w:lang w:eastAsia="ru-RU"/>
        </w:rPr>
        <w:t xml:space="preserve"> </w:t>
      </w:r>
    </w:p>
    <w:p w:rsidR="003E5CA2" w:rsidRDefault="003E5CA2" w:rsidP="00420C2D">
      <w:pPr>
        <w:pStyle w:val="Subtitle"/>
        <w:jc w:val="right"/>
        <w:rPr>
          <w:sz w:val="28"/>
          <w:szCs w:val="28"/>
        </w:rPr>
      </w:pPr>
      <w:r>
        <w:rPr>
          <w:b/>
          <w:sz w:val="28"/>
        </w:rPr>
        <w:tab/>
        <w:t xml:space="preserve"> </w:t>
      </w:r>
    </w:p>
    <w:p w:rsidR="003E5CA2" w:rsidRDefault="003E5CA2" w:rsidP="00420C2D">
      <w:pPr>
        <w:pStyle w:val="Subtitle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E5CA2" w:rsidRDefault="003E5CA2" w:rsidP="00420C2D">
      <w:pPr>
        <w:pStyle w:val="Title"/>
        <w:jc w:val="right"/>
        <w:rPr>
          <w:b/>
          <w:sz w:val="28"/>
        </w:rPr>
      </w:pPr>
    </w:p>
    <w:p w:rsidR="003E5CA2" w:rsidRDefault="003E5CA2" w:rsidP="00420C2D">
      <w:pPr>
        <w:pStyle w:val="Title"/>
        <w:jc w:val="right"/>
        <w:rPr>
          <w:b/>
          <w:sz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style="position:absolute;left:0;text-align:left;margin-left:193.2pt;margin-top:-17.25pt;width:36.3pt;height:44.95pt;z-index:-251658240;visibility:visible;mso-wrap-distance-left:0;mso-wrap-distance-right:0" wrapcoords="-893 0 -893 20903 21421 20903 21421 0 -893 0" filled="t">
            <v:imagedata r:id="rId5" o:title=""/>
            <w10:wrap type="through" side="largest"/>
          </v:shape>
        </w:pict>
      </w:r>
    </w:p>
    <w:p w:rsidR="003E5CA2" w:rsidRDefault="003E5CA2" w:rsidP="00420C2D">
      <w:pPr>
        <w:pStyle w:val="Title"/>
        <w:rPr>
          <w:b/>
          <w:sz w:val="28"/>
        </w:rPr>
      </w:pPr>
    </w:p>
    <w:p w:rsidR="003E5CA2" w:rsidRDefault="003E5CA2" w:rsidP="00420C2D">
      <w:pPr>
        <w:pStyle w:val="Title"/>
        <w:rPr>
          <w:b/>
          <w:sz w:val="28"/>
        </w:rPr>
      </w:pPr>
      <w:r>
        <w:rPr>
          <w:b/>
          <w:sz w:val="28"/>
        </w:rPr>
        <w:t>Совет народных депутатов Каменского муниципального района</w:t>
      </w:r>
    </w:p>
    <w:p w:rsidR="003E5CA2" w:rsidRDefault="003E5CA2" w:rsidP="00420C2D">
      <w:pPr>
        <w:pStyle w:val="Subtitle"/>
        <w:rPr>
          <w:b/>
          <w:sz w:val="28"/>
        </w:rPr>
      </w:pPr>
      <w:r>
        <w:rPr>
          <w:b/>
          <w:sz w:val="28"/>
        </w:rPr>
        <w:t>Воронежской области</w:t>
      </w:r>
    </w:p>
    <w:p w:rsidR="003E5CA2" w:rsidRDefault="003E5CA2" w:rsidP="00420C2D">
      <w:pPr>
        <w:pStyle w:val="Subtitle"/>
        <w:rPr>
          <w:b/>
          <w:sz w:val="28"/>
        </w:rPr>
      </w:pPr>
    </w:p>
    <w:p w:rsidR="003E5CA2" w:rsidRDefault="003E5CA2" w:rsidP="00420C2D">
      <w:pPr>
        <w:pStyle w:val="Title"/>
        <w:tabs>
          <w:tab w:val="left" w:pos="7575"/>
          <w:tab w:val="right" w:pos="9400"/>
        </w:tabs>
        <w:rPr>
          <w:b/>
          <w:sz w:val="28"/>
        </w:rPr>
      </w:pPr>
      <w:r>
        <w:rPr>
          <w:b/>
          <w:sz w:val="40"/>
        </w:rPr>
        <w:t>РЕШЕНИЕ</w:t>
      </w:r>
    </w:p>
    <w:p w:rsidR="003E5CA2" w:rsidRDefault="003E5CA2" w:rsidP="00420C2D">
      <w:pPr>
        <w:pStyle w:val="Subtitle"/>
        <w:rPr>
          <w:b/>
          <w:sz w:val="48"/>
        </w:rPr>
      </w:pPr>
    </w:p>
    <w:p w:rsidR="003E5CA2" w:rsidRDefault="003E5CA2" w:rsidP="00420C2D">
      <w:pPr>
        <w:pStyle w:val="Subtitle"/>
        <w:jc w:val="both"/>
        <w:rPr>
          <w:sz w:val="28"/>
        </w:rPr>
      </w:pPr>
      <w:r>
        <w:rPr>
          <w:sz w:val="28"/>
        </w:rPr>
        <w:t xml:space="preserve">04 декабря  </w:t>
      </w:r>
      <w:smartTag w:uri="urn:schemas-microsoft-com:office:smarttags" w:element="metricconverter">
        <w:smartTagPr>
          <w:attr w:name="ProductID" w:val="2018 г"/>
        </w:smartTagPr>
        <w:r>
          <w:rPr>
            <w:sz w:val="28"/>
          </w:rPr>
          <w:t>2018 г</w:t>
        </w:r>
      </w:smartTag>
      <w:r>
        <w:rPr>
          <w:sz w:val="28"/>
        </w:rPr>
        <w:t>.                                                       №  120</w:t>
      </w:r>
    </w:p>
    <w:p w:rsidR="003E5CA2" w:rsidRDefault="003E5CA2" w:rsidP="00420C2D">
      <w:pPr>
        <w:rPr>
          <w:sz w:val="20"/>
        </w:rPr>
      </w:pPr>
    </w:p>
    <w:p w:rsidR="003E5CA2" w:rsidRPr="002D2421" w:rsidRDefault="003E5CA2" w:rsidP="00132863">
      <w:pPr>
        <w:spacing w:before="330" w:after="480" w:line="240" w:lineRule="auto"/>
        <w:textAlignment w:val="baseline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  <w:r w:rsidRPr="002D2421">
        <w:rPr>
          <w:rFonts w:ascii="Times New Roman" w:hAnsi="Times New Roman"/>
          <w:kern w:val="36"/>
          <w:sz w:val="28"/>
          <w:szCs w:val="28"/>
          <w:lang w:eastAsia="ru-RU"/>
        </w:rPr>
        <w:t xml:space="preserve">Порядок предоставления иных межбюджетных                                                     трансфертов бюджетам поселений Каменского                                     муниципального района  </w:t>
      </w:r>
    </w:p>
    <w:p w:rsidR="003E5CA2" w:rsidRPr="002D2421" w:rsidRDefault="003E5CA2" w:rsidP="00132863">
      <w:pPr>
        <w:spacing w:before="330" w:line="240" w:lineRule="auto"/>
        <w:jc w:val="both"/>
        <w:textAlignment w:val="baseline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  <w:r w:rsidRPr="002D242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E5CA2" w:rsidRPr="002D2421" w:rsidRDefault="003E5CA2" w:rsidP="00132863">
      <w:pPr>
        <w:spacing w:after="0" w:line="319" w:lineRule="atLeast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2D2421">
        <w:rPr>
          <w:rFonts w:ascii="Times New Roman" w:hAnsi="Times New Roman"/>
          <w:sz w:val="28"/>
          <w:szCs w:val="28"/>
          <w:lang w:eastAsia="ru-RU"/>
        </w:rPr>
        <w:t>В соответствии со статьями 9 и 142.4 Бюджетного кодекса Российской Федерации Совет</w:t>
      </w:r>
      <w:r>
        <w:rPr>
          <w:rFonts w:ascii="Times New Roman" w:hAnsi="Times New Roman"/>
          <w:sz w:val="28"/>
          <w:szCs w:val="28"/>
          <w:lang w:eastAsia="ru-RU"/>
        </w:rPr>
        <w:t xml:space="preserve"> народных </w:t>
      </w:r>
      <w:r w:rsidRPr="002D2421">
        <w:rPr>
          <w:rFonts w:ascii="Times New Roman" w:hAnsi="Times New Roman"/>
          <w:sz w:val="28"/>
          <w:szCs w:val="28"/>
          <w:lang w:eastAsia="ru-RU"/>
        </w:rPr>
        <w:t xml:space="preserve"> депутатов Каменского муниципального  района  </w:t>
      </w:r>
    </w:p>
    <w:p w:rsidR="003E5CA2" w:rsidRPr="002D2421" w:rsidRDefault="003E5CA2" w:rsidP="00132863">
      <w:pPr>
        <w:spacing w:after="0" w:line="319" w:lineRule="atLeast"/>
        <w:jc w:val="center"/>
        <w:textAlignment w:val="baseline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3E5CA2" w:rsidRPr="002D2421" w:rsidRDefault="003E5CA2" w:rsidP="00132863">
      <w:pPr>
        <w:spacing w:after="0" w:line="319" w:lineRule="atLeast"/>
        <w:jc w:val="center"/>
        <w:textAlignment w:val="baseline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2D2421">
        <w:rPr>
          <w:rFonts w:ascii="Times New Roman" w:hAnsi="Times New Roman"/>
          <w:sz w:val="28"/>
          <w:szCs w:val="28"/>
          <w:lang w:eastAsia="ru-RU"/>
        </w:rPr>
        <w:t>РЕШ</w:t>
      </w:r>
      <w:r>
        <w:rPr>
          <w:rFonts w:ascii="Times New Roman" w:hAnsi="Times New Roman"/>
          <w:sz w:val="28"/>
          <w:szCs w:val="28"/>
          <w:lang w:eastAsia="ru-RU"/>
        </w:rPr>
        <w:t>ИЛ</w:t>
      </w:r>
      <w:r w:rsidRPr="002D2421">
        <w:rPr>
          <w:rFonts w:ascii="Times New Roman" w:hAnsi="Times New Roman"/>
          <w:sz w:val="28"/>
          <w:szCs w:val="28"/>
          <w:lang w:eastAsia="ru-RU"/>
        </w:rPr>
        <w:t>:</w:t>
      </w:r>
    </w:p>
    <w:p w:rsidR="003E5CA2" w:rsidRPr="002D2421" w:rsidRDefault="003E5CA2" w:rsidP="00132863">
      <w:pPr>
        <w:spacing w:after="0" w:line="319" w:lineRule="atLeast"/>
        <w:ind w:left="-1500"/>
        <w:jc w:val="both"/>
        <w:textAlignment w:val="baseline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E5CA2" w:rsidRPr="002D2421" w:rsidRDefault="003E5CA2" w:rsidP="002D2421">
      <w:pPr>
        <w:spacing w:after="0" w:line="319" w:lineRule="atLeast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2D242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2D2421"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 w:rsidRPr="002D2421">
        <w:rPr>
          <w:rFonts w:ascii="Times New Roman" w:hAnsi="Times New Roman"/>
          <w:bCs/>
          <w:sz w:val="28"/>
          <w:szCs w:val="28"/>
          <w:lang w:eastAsia="ru-RU"/>
        </w:rPr>
        <w:t>1.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2D2421">
        <w:rPr>
          <w:rFonts w:ascii="Times New Roman" w:hAnsi="Times New Roman"/>
          <w:sz w:val="28"/>
          <w:szCs w:val="28"/>
          <w:lang w:eastAsia="ru-RU"/>
        </w:rPr>
        <w:t>Утвердить прилагаемый порядок предоставления иных межбюджетных трансфертов из бюджета Каменского муниципального района     бюджетам поселений Каменского муниципального района</w:t>
      </w:r>
      <w:r>
        <w:rPr>
          <w:rFonts w:ascii="Times New Roman" w:hAnsi="Times New Roman"/>
          <w:sz w:val="28"/>
          <w:szCs w:val="28"/>
          <w:lang w:eastAsia="ru-RU"/>
        </w:rPr>
        <w:t xml:space="preserve"> согласно приложению к настоящему решению</w:t>
      </w:r>
      <w:r w:rsidRPr="002D2421">
        <w:rPr>
          <w:rFonts w:ascii="Times New Roman" w:hAnsi="Times New Roman"/>
          <w:sz w:val="28"/>
          <w:szCs w:val="28"/>
          <w:lang w:eastAsia="ru-RU"/>
        </w:rPr>
        <w:t>.</w:t>
      </w:r>
    </w:p>
    <w:p w:rsidR="003E5CA2" w:rsidRDefault="003E5CA2" w:rsidP="002D2421">
      <w:pPr>
        <w:spacing w:after="0" w:line="319" w:lineRule="atLeast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2D2421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2D2421">
        <w:rPr>
          <w:rFonts w:ascii="Times New Roman" w:hAnsi="Times New Roman"/>
          <w:bCs/>
          <w:sz w:val="28"/>
          <w:szCs w:val="28"/>
          <w:lang w:eastAsia="ru-RU"/>
        </w:rPr>
        <w:tab/>
        <w:t>2.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2D2421">
        <w:rPr>
          <w:rFonts w:ascii="Times New Roman" w:hAnsi="Times New Roman"/>
          <w:sz w:val="28"/>
          <w:szCs w:val="28"/>
          <w:lang w:eastAsia="ru-RU"/>
        </w:rPr>
        <w:t>Настоящее Решение вступает в силу с момента его официального опубликования и распространяется на правоотношения, возникшие с 1 января 2019 года.</w:t>
      </w:r>
    </w:p>
    <w:p w:rsidR="003E5CA2" w:rsidRDefault="003E5CA2" w:rsidP="002D2421">
      <w:pPr>
        <w:spacing w:after="0" w:line="319" w:lineRule="atLeast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3E5CA2" w:rsidRDefault="003E5CA2" w:rsidP="002D2421">
      <w:pPr>
        <w:spacing w:after="0" w:line="319" w:lineRule="atLeast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3E5CA2" w:rsidRDefault="003E5CA2" w:rsidP="002D2421">
      <w:pPr>
        <w:spacing w:after="0" w:line="319" w:lineRule="atLeast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3E5CA2" w:rsidRPr="002D2421" w:rsidRDefault="003E5CA2" w:rsidP="002D2421">
      <w:pPr>
        <w:spacing w:after="0" w:line="319" w:lineRule="atLeast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Глава Каменского муниципального района                                   Н.А. Жигулин</w:t>
      </w:r>
    </w:p>
    <w:p w:rsidR="003E5CA2" w:rsidRPr="002D2421" w:rsidRDefault="003E5CA2" w:rsidP="002D2421">
      <w:pPr>
        <w:spacing w:after="0" w:line="319" w:lineRule="atLeast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2D2421"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3E5CA2" w:rsidRPr="002D2421" w:rsidRDefault="003E5CA2" w:rsidP="00132863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E5CA2" w:rsidRPr="00010606" w:rsidRDefault="003E5CA2" w:rsidP="00010606">
      <w:pPr>
        <w:rPr>
          <w:rFonts w:ascii="Times New Roman" w:hAnsi="Times New Roman"/>
          <w:sz w:val="28"/>
        </w:rPr>
      </w:pPr>
    </w:p>
    <w:p w:rsidR="003E5CA2" w:rsidRPr="00010606" w:rsidRDefault="003E5CA2" w:rsidP="00010606">
      <w:pPr>
        <w:rPr>
          <w:rFonts w:ascii="Times New Roman" w:hAnsi="Times New Roman"/>
          <w:sz w:val="28"/>
        </w:rPr>
      </w:pPr>
    </w:p>
    <w:sectPr w:rsidR="003E5CA2" w:rsidRPr="00010606" w:rsidSect="00E37199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5DD1"/>
    <w:multiLevelType w:val="multilevel"/>
    <w:tmpl w:val="DECE1A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">
    <w:nsid w:val="1CE24706"/>
    <w:multiLevelType w:val="multilevel"/>
    <w:tmpl w:val="767E4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A274DE3"/>
    <w:multiLevelType w:val="multilevel"/>
    <w:tmpl w:val="9F9CBC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52BE"/>
    <w:rsid w:val="00010606"/>
    <w:rsid w:val="00011FCA"/>
    <w:rsid w:val="000174B1"/>
    <w:rsid w:val="00017763"/>
    <w:rsid w:val="000C46BC"/>
    <w:rsid w:val="000D4248"/>
    <w:rsid w:val="000E6396"/>
    <w:rsid w:val="001075E8"/>
    <w:rsid w:val="00110513"/>
    <w:rsid w:val="00122156"/>
    <w:rsid w:val="00132863"/>
    <w:rsid w:val="00143C7D"/>
    <w:rsid w:val="001952BE"/>
    <w:rsid w:val="001A3FF7"/>
    <w:rsid w:val="001E4E69"/>
    <w:rsid w:val="00234122"/>
    <w:rsid w:val="00254D26"/>
    <w:rsid w:val="002619B4"/>
    <w:rsid w:val="002D2421"/>
    <w:rsid w:val="002E5850"/>
    <w:rsid w:val="00306F7D"/>
    <w:rsid w:val="00311DF6"/>
    <w:rsid w:val="00325070"/>
    <w:rsid w:val="003E5CA2"/>
    <w:rsid w:val="00420C2D"/>
    <w:rsid w:val="004234C2"/>
    <w:rsid w:val="00426040"/>
    <w:rsid w:val="00443DF6"/>
    <w:rsid w:val="00532EA4"/>
    <w:rsid w:val="00537CE4"/>
    <w:rsid w:val="00556C7E"/>
    <w:rsid w:val="00565B52"/>
    <w:rsid w:val="0057383D"/>
    <w:rsid w:val="005B16EF"/>
    <w:rsid w:val="005C1D69"/>
    <w:rsid w:val="005F2E0E"/>
    <w:rsid w:val="00675E71"/>
    <w:rsid w:val="00685781"/>
    <w:rsid w:val="006C09B3"/>
    <w:rsid w:val="006C21E5"/>
    <w:rsid w:val="00851FA9"/>
    <w:rsid w:val="008555C8"/>
    <w:rsid w:val="00860927"/>
    <w:rsid w:val="008B66C7"/>
    <w:rsid w:val="009037EA"/>
    <w:rsid w:val="00907FC6"/>
    <w:rsid w:val="009173F4"/>
    <w:rsid w:val="00967D39"/>
    <w:rsid w:val="00977771"/>
    <w:rsid w:val="009A59B7"/>
    <w:rsid w:val="009D5D78"/>
    <w:rsid w:val="009F2224"/>
    <w:rsid w:val="009F4351"/>
    <w:rsid w:val="00A22D0B"/>
    <w:rsid w:val="00A25421"/>
    <w:rsid w:val="00A73DC3"/>
    <w:rsid w:val="00A92436"/>
    <w:rsid w:val="00AC6320"/>
    <w:rsid w:val="00B175E4"/>
    <w:rsid w:val="00B3599D"/>
    <w:rsid w:val="00C61BD5"/>
    <w:rsid w:val="00C7320F"/>
    <w:rsid w:val="00C83E33"/>
    <w:rsid w:val="00CE02BC"/>
    <w:rsid w:val="00D3768B"/>
    <w:rsid w:val="00D41421"/>
    <w:rsid w:val="00E2137E"/>
    <w:rsid w:val="00E37199"/>
    <w:rsid w:val="00E62DAA"/>
    <w:rsid w:val="00E7695A"/>
    <w:rsid w:val="00ED2CCB"/>
    <w:rsid w:val="00F07F1E"/>
    <w:rsid w:val="00F61058"/>
    <w:rsid w:val="00F61CD9"/>
    <w:rsid w:val="00FB34F8"/>
    <w:rsid w:val="00FC3EFE"/>
    <w:rsid w:val="00FD1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27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1952B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Heading3">
    <w:name w:val="heading 3"/>
    <w:basedOn w:val="Normal"/>
    <w:link w:val="Heading3Char"/>
    <w:uiPriority w:val="99"/>
    <w:qFormat/>
    <w:rsid w:val="001952B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952BE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52BE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num">
    <w:name w:val="num"/>
    <w:basedOn w:val="DefaultParagraphFont"/>
    <w:uiPriority w:val="99"/>
    <w:rsid w:val="001952BE"/>
    <w:rPr>
      <w:rFonts w:cs="Times New Roman"/>
    </w:rPr>
  </w:style>
  <w:style w:type="character" w:customStyle="1" w:styleId="b-header-row-label">
    <w:name w:val="b-header-row-label"/>
    <w:basedOn w:val="DefaultParagraphFont"/>
    <w:uiPriority w:val="99"/>
    <w:rsid w:val="001952BE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1952BE"/>
    <w:rPr>
      <w:rFonts w:cs="Times New Roman"/>
      <w:color w:val="0000FF"/>
      <w:u w:val="single"/>
    </w:rPr>
  </w:style>
  <w:style w:type="character" w:customStyle="1" w:styleId="relations">
    <w:name w:val="relations"/>
    <w:basedOn w:val="DefaultParagraphFont"/>
    <w:uiPriority w:val="99"/>
    <w:rsid w:val="001952BE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420C2D"/>
    <w:pPr>
      <w:spacing w:after="0" w:line="240" w:lineRule="auto"/>
      <w:jc w:val="center"/>
    </w:pPr>
    <w:rPr>
      <w:rFonts w:ascii="Times New Roman" w:eastAsia="Times New Roman" w:hAnsi="Times New Roman"/>
      <w:sz w:val="32"/>
      <w:szCs w:val="20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420C2D"/>
    <w:rPr>
      <w:rFonts w:ascii="Times New Roman" w:hAnsi="Times New Roman" w:cs="Times New Roman"/>
      <w:sz w:val="20"/>
      <w:szCs w:val="20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420C2D"/>
    <w:pPr>
      <w:spacing w:after="0" w:line="240" w:lineRule="auto"/>
      <w:jc w:val="center"/>
    </w:pPr>
    <w:rPr>
      <w:rFonts w:ascii="Times New Roman" w:eastAsia="Times New Roman" w:hAnsi="Times New Roman"/>
      <w:sz w:val="32"/>
      <w:szCs w:val="20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0C2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tekstob">
    <w:name w:val="tekstob"/>
    <w:basedOn w:val="Normal"/>
    <w:uiPriority w:val="99"/>
    <w:rsid w:val="00907F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11DF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NormalWeb">
    <w:name w:val="Normal (Web)"/>
    <w:basedOn w:val="Normal"/>
    <w:uiPriority w:val="99"/>
    <w:rsid w:val="009D5D78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A73DC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B17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175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052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2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2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2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2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52132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52133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52137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482</TotalTime>
  <Pages>1</Pages>
  <Words>148</Words>
  <Characters>846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*</cp:lastModifiedBy>
  <cp:revision>38</cp:revision>
  <cp:lastPrinted>2018-11-26T10:55:00Z</cp:lastPrinted>
  <dcterms:created xsi:type="dcterms:W3CDTF">2018-10-16T13:54:00Z</dcterms:created>
  <dcterms:modified xsi:type="dcterms:W3CDTF">2018-12-06T13:26:00Z</dcterms:modified>
</cp:coreProperties>
</file>